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7C7EE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7C7EE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7C7EE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7C7EE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7C7EE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7C7EE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7C7EE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7C7EE6" w:rsidRPr="007C7EE6">
          <w:rPr>
            <w:b w:val="0"/>
          </w:rPr>
          <w:t xml:space="preserve"> 07143/022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7C7EE6" w:rsidP="00232C8F">
            <w:r>
              <w:t>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7C7EE6" w:rsidP="00232C8F">
            <w:r>
              <w:t>24038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7C7EE6" w:rsidRPr="007C7EE6">
          <w:rPr>
            <w:rStyle w:val="aa"/>
          </w:rPr>
          <w:t xml:space="preserve"> 5 хирургическое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7C7EE6" w:rsidRPr="007C7EE6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7C7EE6" w:rsidRPr="007C7EE6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7C7EE6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7C7EE6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7C7EE6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7C7EE6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7C7EE6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7C7EE6" w:rsidP="00C31869">
            <w:pPr>
              <w:jc w:val="center"/>
            </w:pPr>
            <w:r>
              <w:t>003-300-143 53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7C7EE6" w:rsidRPr="007C7EE6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7C7EE6" w:rsidRPr="007C7EE6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7E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7E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7E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7E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7E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7E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7E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7E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7C7EE6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7E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7E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7E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7E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7C7EE6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7E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7C7EE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7E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7C7EE6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7C7EE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C7EE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C7EE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C7EE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C7EE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C7EE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C7EE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417441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400-ФЗ: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персонал;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C7EE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EB57F9" w:rsidRPr="00EB57F9">
          <w:rPr>
            <w:i/>
            <w:u w:val="single"/>
          </w:rPr>
          <w:t>1. Рекомендации по улучшению и оздоровлению условий труда:</w:t>
        </w:r>
        <w:r w:rsidR="00EB57F9" w:rsidRPr="00EB57F9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EB57F9" w:rsidRPr="00EB57F9">
          <w:rPr>
            <w:i/>
            <w:u w:val="single"/>
          </w:rPr>
          <w:tab/>
          <w:t>   </w:t>
        </w:r>
        <w:r w:rsidR="00EB57F9" w:rsidRPr="00EB57F9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EB57F9" w:rsidRPr="00EB57F9">
          <w:rPr>
            <w:i/>
            <w:u w:val="single"/>
          </w:rPr>
          <w:tab/>
          <w:t>   </w:t>
        </w:r>
        <w:r w:rsidR="00EB57F9" w:rsidRPr="00EB57F9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EB57F9" w:rsidRPr="00EB57F9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EB57F9" w:rsidRPr="00EB57F9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C7EE6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C7EE6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7C7EE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C7EE6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C7EE6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7C7EE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7C7EE6" w:rsidRPr="007C7EE6" w:rsidTr="007C7EE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EE6" w:rsidRPr="007C7EE6" w:rsidRDefault="007C7EE6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C7EE6" w:rsidRPr="007C7EE6" w:rsidRDefault="007C7EE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EE6" w:rsidRPr="007C7EE6" w:rsidRDefault="007C7EE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C7EE6" w:rsidRPr="007C7EE6" w:rsidRDefault="007C7EE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EE6" w:rsidRPr="007C7EE6" w:rsidRDefault="007C7EE6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C7EE6" w:rsidRPr="007C7EE6" w:rsidRDefault="007C7EE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EE6" w:rsidRPr="007C7EE6" w:rsidRDefault="007C7EE6" w:rsidP="004E51DC">
            <w:pPr>
              <w:pStyle w:val="a8"/>
            </w:pPr>
          </w:p>
        </w:tc>
      </w:tr>
      <w:tr w:rsidR="007C7EE6" w:rsidRPr="007C7EE6" w:rsidTr="007C7EE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C7EE6" w:rsidRPr="007C7EE6" w:rsidRDefault="007C7EE6" w:rsidP="004E51DC">
            <w:pPr>
              <w:pStyle w:val="a8"/>
              <w:rPr>
                <w:vertAlign w:val="superscript"/>
              </w:rPr>
            </w:pPr>
            <w:r w:rsidRPr="007C7EE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C7EE6" w:rsidRPr="007C7EE6" w:rsidRDefault="007C7EE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C7EE6" w:rsidRPr="007C7EE6" w:rsidRDefault="007C7EE6" w:rsidP="004E51DC">
            <w:pPr>
              <w:pStyle w:val="a8"/>
              <w:rPr>
                <w:vertAlign w:val="superscript"/>
              </w:rPr>
            </w:pPr>
            <w:r w:rsidRPr="007C7EE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C7EE6" w:rsidRPr="007C7EE6" w:rsidRDefault="007C7EE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7EE6" w:rsidRPr="007C7EE6" w:rsidRDefault="007C7EE6" w:rsidP="004E51DC">
            <w:pPr>
              <w:pStyle w:val="a8"/>
              <w:rPr>
                <w:vertAlign w:val="superscript"/>
              </w:rPr>
            </w:pPr>
            <w:r w:rsidRPr="007C7EE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C7EE6" w:rsidRPr="007C7EE6" w:rsidRDefault="007C7EE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C7EE6" w:rsidRPr="007C7EE6" w:rsidRDefault="007C7EE6" w:rsidP="004E51DC">
            <w:pPr>
              <w:pStyle w:val="a8"/>
              <w:rPr>
                <w:vertAlign w:val="superscript"/>
              </w:rPr>
            </w:pPr>
            <w:r w:rsidRPr="007C7EE6">
              <w:rPr>
                <w:vertAlign w:val="superscript"/>
              </w:rPr>
              <w:t>(дата)</w:t>
            </w:r>
          </w:p>
        </w:tc>
      </w:tr>
      <w:tr w:rsidR="007C7EE6" w:rsidRPr="007C7EE6" w:rsidTr="007C7EE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EE6" w:rsidRPr="007C7EE6" w:rsidRDefault="007C7EE6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C7EE6" w:rsidRPr="007C7EE6" w:rsidRDefault="007C7EE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EE6" w:rsidRPr="007C7EE6" w:rsidRDefault="007C7EE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C7EE6" w:rsidRPr="007C7EE6" w:rsidRDefault="007C7EE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EE6" w:rsidRPr="007C7EE6" w:rsidRDefault="007C7EE6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C7EE6" w:rsidRPr="007C7EE6" w:rsidRDefault="007C7EE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EE6" w:rsidRPr="007C7EE6" w:rsidRDefault="007C7EE6" w:rsidP="004E51DC">
            <w:pPr>
              <w:pStyle w:val="a8"/>
            </w:pPr>
          </w:p>
        </w:tc>
      </w:tr>
      <w:tr w:rsidR="007C7EE6" w:rsidRPr="007C7EE6" w:rsidTr="007C7EE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C7EE6" w:rsidRPr="007C7EE6" w:rsidRDefault="007C7EE6" w:rsidP="004E51DC">
            <w:pPr>
              <w:pStyle w:val="a8"/>
              <w:rPr>
                <w:vertAlign w:val="superscript"/>
              </w:rPr>
            </w:pPr>
            <w:r w:rsidRPr="007C7EE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C7EE6" w:rsidRPr="007C7EE6" w:rsidRDefault="007C7EE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C7EE6" w:rsidRPr="007C7EE6" w:rsidRDefault="007C7EE6" w:rsidP="004E51DC">
            <w:pPr>
              <w:pStyle w:val="a8"/>
              <w:rPr>
                <w:vertAlign w:val="superscript"/>
              </w:rPr>
            </w:pPr>
            <w:r w:rsidRPr="007C7EE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C7EE6" w:rsidRPr="007C7EE6" w:rsidRDefault="007C7EE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7EE6" w:rsidRPr="007C7EE6" w:rsidRDefault="007C7EE6" w:rsidP="004E51DC">
            <w:pPr>
              <w:pStyle w:val="a8"/>
              <w:rPr>
                <w:vertAlign w:val="superscript"/>
              </w:rPr>
            </w:pPr>
            <w:r w:rsidRPr="007C7EE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C7EE6" w:rsidRPr="007C7EE6" w:rsidRDefault="007C7EE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C7EE6" w:rsidRPr="007C7EE6" w:rsidRDefault="007C7EE6" w:rsidP="004E51DC">
            <w:pPr>
              <w:pStyle w:val="a8"/>
              <w:rPr>
                <w:vertAlign w:val="superscript"/>
              </w:rPr>
            </w:pPr>
            <w:r w:rsidRPr="007C7EE6">
              <w:rPr>
                <w:vertAlign w:val="superscript"/>
              </w:rPr>
              <w:t>(дата)</w:t>
            </w:r>
          </w:p>
        </w:tc>
      </w:tr>
      <w:tr w:rsidR="007C7EE6" w:rsidRPr="007C7EE6" w:rsidTr="007C7EE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EE6" w:rsidRPr="007C7EE6" w:rsidRDefault="007C7EE6" w:rsidP="004E51DC">
            <w:pPr>
              <w:pStyle w:val="a8"/>
            </w:pPr>
            <w:r>
              <w:lastRenderedPageBreak/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C7EE6" w:rsidRPr="007C7EE6" w:rsidRDefault="007C7EE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EE6" w:rsidRPr="007C7EE6" w:rsidRDefault="007C7EE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C7EE6" w:rsidRPr="007C7EE6" w:rsidRDefault="007C7EE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EE6" w:rsidRPr="007C7EE6" w:rsidRDefault="007C7EE6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C7EE6" w:rsidRPr="007C7EE6" w:rsidRDefault="007C7EE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EE6" w:rsidRPr="007C7EE6" w:rsidRDefault="007C7EE6" w:rsidP="004E51DC">
            <w:pPr>
              <w:pStyle w:val="a8"/>
            </w:pPr>
          </w:p>
        </w:tc>
      </w:tr>
      <w:tr w:rsidR="007C7EE6" w:rsidRPr="007C7EE6" w:rsidTr="007C7EE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C7EE6" w:rsidRPr="007C7EE6" w:rsidRDefault="007C7EE6" w:rsidP="004E51DC">
            <w:pPr>
              <w:pStyle w:val="a8"/>
              <w:rPr>
                <w:vertAlign w:val="superscript"/>
              </w:rPr>
            </w:pPr>
            <w:r w:rsidRPr="007C7EE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C7EE6" w:rsidRPr="007C7EE6" w:rsidRDefault="007C7EE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C7EE6" w:rsidRPr="007C7EE6" w:rsidRDefault="007C7EE6" w:rsidP="004E51DC">
            <w:pPr>
              <w:pStyle w:val="a8"/>
              <w:rPr>
                <w:vertAlign w:val="superscript"/>
              </w:rPr>
            </w:pPr>
            <w:r w:rsidRPr="007C7EE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C7EE6" w:rsidRPr="007C7EE6" w:rsidRDefault="007C7EE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7EE6" w:rsidRPr="007C7EE6" w:rsidRDefault="007C7EE6" w:rsidP="004E51DC">
            <w:pPr>
              <w:pStyle w:val="a8"/>
              <w:rPr>
                <w:vertAlign w:val="superscript"/>
              </w:rPr>
            </w:pPr>
            <w:r w:rsidRPr="007C7EE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C7EE6" w:rsidRPr="007C7EE6" w:rsidRDefault="007C7EE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C7EE6" w:rsidRPr="007C7EE6" w:rsidRDefault="007C7EE6" w:rsidP="004E51DC">
            <w:pPr>
              <w:pStyle w:val="a8"/>
              <w:rPr>
                <w:vertAlign w:val="superscript"/>
              </w:rPr>
            </w:pPr>
            <w:r w:rsidRPr="007C7EE6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EB57F9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7C7EE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C7EE6" w:rsidP="004E51DC">
            <w:pPr>
              <w:pStyle w:val="a8"/>
            </w:pPr>
            <w:r>
              <w:t>Мурашева Надежда Владимировна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7C7EE6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7C7EE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07143/022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B93118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B93118" w:rsidRPr="00C31869">
            <w:rPr>
              <w:rStyle w:val="ad"/>
              <w:sz w:val="20"/>
              <w:szCs w:val="20"/>
            </w:rPr>
            <w:fldChar w:fldCharType="separate"/>
          </w:r>
          <w:r w:rsidR="007C7EE6">
            <w:rPr>
              <w:rStyle w:val="ad"/>
              <w:noProof/>
              <w:sz w:val="20"/>
              <w:szCs w:val="20"/>
            </w:rPr>
            <w:t>1</w:t>
          </w:r>
          <w:r w:rsidR="00B93118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C7EE6" w:rsidRPr="007C7EE6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5 хирургическое отделение"/>
    <w:docVar w:name="class" w:val=" не определен "/>
    <w:docVar w:name="close_doc_flag" w:val="0"/>
    <w:docVar w:name="co_classes" w:val="   "/>
    <w:docVar w:name="codeok" w:val=" 2403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22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9783BBBDC0AF459D98D724CF95DDA37E"/>
    <w:docVar w:name="rm_id" w:val="202"/>
    <w:docVar w:name="rm_name" w:val="                                          "/>
    <w:docVar w:name="rm_number" w:val=" 07143/022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080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7163E"/>
    <w:rsid w:val="00197B2A"/>
    <w:rsid w:val="001A003D"/>
    <w:rsid w:val="001F4D8D"/>
    <w:rsid w:val="00232C8F"/>
    <w:rsid w:val="00234932"/>
    <w:rsid w:val="00244615"/>
    <w:rsid w:val="00280E6D"/>
    <w:rsid w:val="002A0605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17441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2175B"/>
    <w:rsid w:val="00555838"/>
    <w:rsid w:val="00560C0F"/>
    <w:rsid w:val="00563E94"/>
    <w:rsid w:val="00565207"/>
    <w:rsid w:val="00576095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C7EE6"/>
    <w:rsid w:val="007D1852"/>
    <w:rsid w:val="007D2CEA"/>
    <w:rsid w:val="00835248"/>
    <w:rsid w:val="00877BB1"/>
    <w:rsid w:val="00883461"/>
    <w:rsid w:val="00885FB9"/>
    <w:rsid w:val="00890135"/>
    <w:rsid w:val="00891114"/>
    <w:rsid w:val="008D2942"/>
    <w:rsid w:val="008E68DE"/>
    <w:rsid w:val="008E70C1"/>
    <w:rsid w:val="009039DF"/>
    <w:rsid w:val="0090588D"/>
    <w:rsid w:val="0092778A"/>
    <w:rsid w:val="00933CF1"/>
    <w:rsid w:val="00966AAC"/>
    <w:rsid w:val="00967790"/>
    <w:rsid w:val="0098630F"/>
    <w:rsid w:val="009F6B7F"/>
    <w:rsid w:val="00A100AB"/>
    <w:rsid w:val="00A12349"/>
    <w:rsid w:val="00A24FF3"/>
    <w:rsid w:val="00A4371E"/>
    <w:rsid w:val="00A46EE7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E1926"/>
    <w:rsid w:val="00AE3B26"/>
    <w:rsid w:val="00AF796F"/>
    <w:rsid w:val="00B040A9"/>
    <w:rsid w:val="00B04F25"/>
    <w:rsid w:val="00B55882"/>
    <w:rsid w:val="00B93118"/>
    <w:rsid w:val="00B969BD"/>
    <w:rsid w:val="00BA15A3"/>
    <w:rsid w:val="00BA5029"/>
    <w:rsid w:val="00BC2F3C"/>
    <w:rsid w:val="00BE204A"/>
    <w:rsid w:val="00C02721"/>
    <w:rsid w:val="00C03F4A"/>
    <w:rsid w:val="00C31869"/>
    <w:rsid w:val="00C709D2"/>
    <w:rsid w:val="00C745F6"/>
    <w:rsid w:val="00C81BF6"/>
    <w:rsid w:val="00C84D93"/>
    <w:rsid w:val="00CC6D65"/>
    <w:rsid w:val="00CE3307"/>
    <w:rsid w:val="00D1442B"/>
    <w:rsid w:val="00D272CC"/>
    <w:rsid w:val="00D675E7"/>
    <w:rsid w:val="00D76DF8"/>
    <w:rsid w:val="00D90D5A"/>
    <w:rsid w:val="00DB1272"/>
    <w:rsid w:val="00DB5302"/>
    <w:rsid w:val="00DD6B1F"/>
    <w:rsid w:val="00DD7329"/>
    <w:rsid w:val="00DF5723"/>
    <w:rsid w:val="00E0038D"/>
    <w:rsid w:val="00E124F4"/>
    <w:rsid w:val="00E36337"/>
    <w:rsid w:val="00E43EDA"/>
    <w:rsid w:val="00E64667"/>
    <w:rsid w:val="00E71ED2"/>
    <w:rsid w:val="00EB57F9"/>
    <w:rsid w:val="00EB72AD"/>
    <w:rsid w:val="00EC37A1"/>
    <w:rsid w:val="00EF07A3"/>
    <w:rsid w:val="00EF3DC4"/>
    <w:rsid w:val="00F31AF6"/>
    <w:rsid w:val="00F356BF"/>
    <w:rsid w:val="00F4005C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7155D-9483-40F7-A3F9-EAE9D8280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2016-10-17T11:27:00Z</dcterms:created>
  <dcterms:modified xsi:type="dcterms:W3CDTF">2016-10-18T09:20:00Z</dcterms:modified>
</cp:coreProperties>
</file>